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S6-232456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cover-T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hint="eastAsia" w:ascii="Arial" w:hAnsi="Arial" w:cs="Arial"/>
          <w:b/>
          <w:bCs/>
        </w:rPr>
        <w:t>-skeleton_23_700-92_v000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23.</w:t>
      </w:r>
      <w:r>
        <w:rPr>
          <w:rFonts w:hint="eastAsia" w:ascii="Arial" w:hAnsi="Arial" w:cs="Arial"/>
          <w:b/>
          <w:bCs/>
          <w:lang w:val="en-US" w:eastAsia="zh-CN"/>
        </w:rPr>
        <w:t>700-92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8.2</w:t>
      </w:r>
      <w:bookmarkStart w:id="0" w:name="_GoBack"/>
      <w:bookmarkEnd w:id="0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lang w:val="fr-FR"/>
        </w:rPr>
      </w:pPr>
      <w:r>
        <w:rPr>
          <w:lang w:val="fr-FR"/>
        </w:rPr>
        <w:t>Proposed skeleton for 3GPP T</w:t>
      </w:r>
      <w:r>
        <w:rPr>
          <w:rFonts w:hint="eastAsia"/>
          <w:lang w:val="en-US" w:eastAsia="zh-CN"/>
        </w:rPr>
        <w:t>R</w:t>
      </w:r>
      <w:r>
        <w:t> </w:t>
      </w:r>
      <w:r>
        <w:rPr>
          <w:lang w:val="fr-FR"/>
        </w:rPr>
        <w:t>23.</w:t>
      </w:r>
      <w:r>
        <w:rPr>
          <w:rFonts w:hint="eastAsia"/>
          <w:lang w:val="en-US" w:eastAsia="zh-CN"/>
        </w:rPr>
        <w:t>700-92</w:t>
      </w:r>
      <w:r>
        <w:rPr>
          <w:lang w:val="fr-FR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2. Proposal</w:t>
      </w:r>
    </w:p>
    <w:p>
      <w:pPr>
        <w:rPr>
          <w:lang w:val="en-US"/>
        </w:rPr>
      </w:pPr>
      <w:r>
        <w:rPr>
          <w:lang w:val="en-US"/>
        </w:rPr>
        <w:t>It is proposed to agree the following attached skeleton of 3GPP </w:t>
      </w:r>
      <w:r>
        <w:rPr>
          <w:lang w:val="fr-FR"/>
        </w:rPr>
        <w:t>T</w:t>
      </w:r>
      <w:r>
        <w:rPr>
          <w:rFonts w:hint="eastAsia"/>
          <w:lang w:val="en-US" w:eastAsia="zh-CN"/>
        </w:rPr>
        <w:t>R</w:t>
      </w:r>
      <w:r>
        <w:rPr>
          <w:lang w:val="fr-FR"/>
        </w:rPr>
        <w:t> 23.</w:t>
      </w:r>
      <w:r>
        <w:rPr>
          <w:rFonts w:hint="eastAsia"/>
          <w:lang w:val="en-US" w:eastAsia="zh-CN"/>
        </w:rPr>
        <w:t>700-92</w:t>
      </w:r>
      <w:r>
        <w:rPr>
          <w:lang w:val="en-US"/>
        </w:rPr>
        <w:t>.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62A46"/>
    <w:rsid w:val="000706A7"/>
    <w:rsid w:val="00072D44"/>
    <w:rsid w:val="00091508"/>
    <w:rsid w:val="000928D3"/>
    <w:rsid w:val="000A1C77"/>
    <w:rsid w:val="000A5BBF"/>
    <w:rsid w:val="000B5AA8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665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593D"/>
    <w:rsid w:val="004D5F95"/>
    <w:rsid w:val="004E302C"/>
    <w:rsid w:val="004F1C68"/>
    <w:rsid w:val="0050780D"/>
    <w:rsid w:val="00521039"/>
    <w:rsid w:val="00521FBF"/>
    <w:rsid w:val="00525DE5"/>
    <w:rsid w:val="0052615C"/>
    <w:rsid w:val="00533113"/>
    <w:rsid w:val="005660BD"/>
    <w:rsid w:val="00567FC9"/>
    <w:rsid w:val="00570126"/>
    <w:rsid w:val="00585996"/>
    <w:rsid w:val="0058703A"/>
    <w:rsid w:val="00595643"/>
    <w:rsid w:val="005A3F92"/>
    <w:rsid w:val="005A405C"/>
    <w:rsid w:val="005B5D33"/>
    <w:rsid w:val="005C1635"/>
    <w:rsid w:val="005D5305"/>
    <w:rsid w:val="005E2C44"/>
    <w:rsid w:val="005E4909"/>
    <w:rsid w:val="006006AD"/>
    <w:rsid w:val="00600DC4"/>
    <w:rsid w:val="00603517"/>
    <w:rsid w:val="00607CA1"/>
    <w:rsid w:val="00610C43"/>
    <w:rsid w:val="00620C3A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47FF2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029B8"/>
    <w:rsid w:val="009314A4"/>
    <w:rsid w:val="009359C8"/>
    <w:rsid w:val="00946F9E"/>
    <w:rsid w:val="0095100B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26928"/>
    <w:rsid w:val="00A3669C"/>
    <w:rsid w:val="00A47E70"/>
    <w:rsid w:val="00A526CC"/>
    <w:rsid w:val="00A72326"/>
    <w:rsid w:val="00A724DA"/>
    <w:rsid w:val="00A823B2"/>
    <w:rsid w:val="00A8322D"/>
    <w:rsid w:val="00A862B9"/>
    <w:rsid w:val="00AA042C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27669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4C11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0D970E97"/>
    <w:rsid w:val="18F0327B"/>
    <w:rsid w:val="299D30D3"/>
    <w:rsid w:val="2BB946B4"/>
    <w:rsid w:val="2C587FD1"/>
    <w:rsid w:val="2D723323"/>
    <w:rsid w:val="33D06CA7"/>
    <w:rsid w:val="3D97724F"/>
    <w:rsid w:val="3F290593"/>
    <w:rsid w:val="46590C26"/>
    <w:rsid w:val="47CB3DB0"/>
    <w:rsid w:val="4B7E5E68"/>
    <w:rsid w:val="4F167C4E"/>
    <w:rsid w:val="4FE02B99"/>
    <w:rsid w:val="510004AF"/>
    <w:rsid w:val="52315C0D"/>
    <w:rsid w:val="54AF247D"/>
    <w:rsid w:val="5CAB6802"/>
    <w:rsid w:val="611D4B32"/>
    <w:rsid w:val="6AFF2398"/>
    <w:rsid w:val="6D2F0873"/>
    <w:rsid w:val="6D573C0A"/>
    <w:rsid w:val="6DB0357D"/>
    <w:rsid w:val="75FC65BF"/>
    <w:rsid w:val="762B7A6C"/>
    <w:rsid w:val="77E7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59</Words>
  <Characters>340</Characters>
  <Lines>2</Lines>
  <Paragraphs>1</Paragraphs>
  <TotalTime>0</TotalTime>
  <ScaleCrop>false</ScaleCrop>
  <LinksUpToDate>false</LinksUpToDate>
  <CharactersWithSpaces>398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2022-01-24T06:20:00Z</dcterms:created>
  <dc:creator>Michael Sanders, John M Meredith</dc:creator>
  <cp:lastModifiedBy>l y</cp:lastModifiedBy>
  <cp:lastPrinted>2411-12-31T23:00:00Z</cp:lastPrinted>
  <dcterms:modified xsi:type="dcterms:W3CDTF">2023-08-15T10:24:13Z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BE98C7C6CC4741798E811742FDE4F8A8</vt:lpwstr>
  </property>
</Properties>
</file>